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D9E" w:rsidRDefault="00C75B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C3-210</w:t>
      </w:r>
      <w:r w:rsidR="00026178">
        <w:rPr>
          <w:b/>
          <w:noProof/>
          <w:sz w:val="24"/>
        </w:rPr>
        <w:t>310</w:t>
      </w:r>
    </w:p>
    <w:p w:rsidR="00084D9E" w:rsidRDefault="00C75B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:rsidR="00084D9E" w:rsidRDefault="00084D9E">
      <w:pPr>
        <w:rPr>
          <w:rFonts w:ascii="Arial" w:hAnsi="Arial" w:cs="Arial"/>
        </w:rPr>
      </w:pPr>
    </w:p>
    <w:p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026178" w:rsidRPr="00026178">
        <w:rPr>
          <w:rFonts w:ascii="Arial" w:hAnsi="Arial" w:cs="Arial"/>
          <w:b/>
          <w:sz w:val="22"/>
          <w:szCs w:val="22"/>
        </w:rPr>
        <w:t>NSI ID on N7 interface</w:t>
      </w: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-</w:t>
      </w: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TEI17, 5GS_Ph1-CT</w:t>
      </w:r>
    </w:p>
    <w:p w:rsidR="00084D9E" w:rsidRDefault="00084D9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026178">
        <w:rPr>
          <w:rFonts w:ascii="Arial" w:hAnsi="Arial" w:cs="Arial"/>
          <w:b/>
          <w:sz w:val="22"/>
          <w:szCs w:val="22"/>
        </w:rPr>
        <w:t>CT3</w:t>
      </w: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SA2</w:t>
      </w: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:rsidR="00084D9E" w:rsidRDefault="00084D9E">
      <w:pPr>
        <w:spacing w:after="60"/>
        <w:ind w:left="1985" w:hanging="1985"/>
        <w:rPr>
          <w:rFonts w:ascii="Arial" w:hAnsi="Arial" w:cs="Arial"/>
          <w:bCs/>
        </w:rPr>
      </w:pP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026178" w:rsidRPr="00026178">
        <w:rPr>
          <w:rFonts w:ascii="Arial" w:hAnsi="Arial" w:cs="Arial"/>
          <w:b/>
          <w:bCs/>
          <w:sz w:val="22"/>
          <w:szCs w:val="22"/>
        </w:rPr>
        <w:t>Abdessamad El Moatamid</w:t>
      </w:r>
    </w:p>
    <w:p w:rsidR="00084D9E" w:rsidRDefault="00C75B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026178" w:rsidRPr="004D0000">
          <w:rPr>
            <w:rStyle w:val="Hyperlink"/>
            <w:rFonts w:ascii="Arial" w:hAnsi="Arial" w:cs="Arial"/>
            <w:b/>
            <w:bCs/>
            <w:sz w:val="22"/>
            <w:szCs w:val="22"/>
          </w:rPr>
          <w:t>abdessamad.el.moatamid@huawei.com</w:t>
        </w:r>
      </w:hyperlink>
    </w:p>
    <w:p w:rsidR="00084D9E" w:rsidRDefault="00084D9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084D9E" w:rsidRDefault="00C75B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84D9E" w:rsidRDefault="00084D9E">
      <w:pPr>
        <w:spacing w:after="60"/>
        <w:ind w:left="1985" w:hanging="1985"/>
        <w:rPr>
          <w:rFonts w:ascii="Arial" w:hAnsi="Arial" w:cs="Arial"/>
          <w:b/>
        </w:rPr>
      </w:pPr>
    </w:p>
    <w:p w:rsidR="00084D9E" w:rsidRDefault="00C75B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6178" w:rsidRPr="00026178">
        <w:t>N/A</w:t>
      </w:r>
    </w:p>
    <w:p w:rsidR="00084D9E" w:rsidRDefault="00084D9E">
      <w:pPr>
        <w:rPr>
          <w:rFonts w:ascii="Arial" w:hAnsi="Arial" w:cs="Arial"/>
        </w:rPr>
      </w:pPr>
    </w:p>
    <w:p w:rsidR="00084D9E" w:rsidRDefault="00C75BD3">
      <w:pPr>
        <w:pStyle w:val="Heading1"/>
      </w:pPr>
      <w:r>
        <w:t>1</w:t>
      </w:r>
      <w:r>
        <w:tab/>
        <w:t>Overall description</w:t>
      </w:r>
    </w:p>
    <w:p w:rsidR="00A910AA" w:rsidRDefault="00930003" w:rsidP="00930003">
      <w:pPr>
        <w:jc w:val="both"/>
      </w:pPr>
      <w:r w:rsidRPr="00FD6649">
        <w:t xml:space="preserve">CT3 has </w:t>
      </w:r>
      <w:r>
        <w:t>observed</w:t>
      </w:r>
      <w:r w:rsidRPr="00FD6649">
        <w:t xml:space="preserve"> that</w:t>
      </w:r>
      <w:r w:rsidR="00F40179">
        <w:t xml:space="preserve"> Stage 2 specified the network slice identifier (i.e. NSI ID)</w:t>
      </w:r>
      <w:r>
        <w:t xml:space="preserve"> as </w:t>
      </w:r>
      <w:r w:rsidR="00F40179">
        <w:t xml:space="preserve">an </w:t>
      </w:r>
      <w:r w:rsidR="00A910AA">
        <w:t xml:space="preserve">optional </w:t>
      </w:r>
      <w:r w:rsidR="00F40179">
        <w:t>input parameter</w:t>
      </w:r>
      <w:r>
        <w:t xml:space="preserve"> to be provided by the </w:t>
      </w:r>
      <w:r w:rsidR="00F40179">
        <w:t>SMF</w:t>
      </w:r>
      <w:r>
        <w:t xml:space="preserve"> to the </w:t>
      </w:r>
      <w:r w:rsidR="00F40179">
        <w:t>PCF</w:t>
      </w:r>
      <w:r>
        <w:t xml:space="preserve"> when </w:t>
      </w:r>
      <w:r w:rsidR="00F40179">
        <w:t xml:space="preserve">requesting the </w:t>
      </w:r>
      <w:r w:rsidR="005B498B">
        <w:t xml:space="preserve">creation </w:t>
      </w:r>
      <w:r w:rsidR="00F40179">
        <w:t xml:space="preserve">of an SM </w:t>
      </w:r>
      <w:r w:rsidR="006B70E2">
        <w:t>P</w:t>
      </w:r>
      <w:r w:rsidR="00F40179">
        <w:t xml:space="preserve">olicy </w:t>
      </w:r>
      <w:r w:rsidR="006B70E2">
        <w:t>A</w:t>
      </w:r>
      <w:r w:rsidR="00F40179">
        <w:t>ssociation</w:t>
      </w:r>
      <w:r w:rsidR="006B70E2">
        <w:t xml:space="preserve"> (i.e. </w:t>
      </w:r>
      <w:r w:rsidR="005B498B">
        <w:t xml:space="preserve">within </w:t>
      </w:r>
      <w:r w:rsidR="006B70E2">
        <w:t xml:space="preserve">the </w:t>
      </w:r>
      <w:r w:rsidR="006B70E2" w:rsidRPr="006B70E2">
        <w:t>Npcf_SMPolicyControl_Create service operation</w:t>
      </w:r>
      <w:r w:rsidR="006B70E2">
        <w:t>)</w:t>
      </w:r>
      <w:r w:rsidR="00F40179">
        <w:t xml:space="preserve"> in the frame of PDU session procedures, </w:t>
      </w:r>
      <w:r w:rsidR="00A910AA">
        <w:t>both in TS 23.502 (</w:t>
      </w:r>
      <w:r w:rsidR="00A910AA" w:rsidRPr="00A910AA">
        <w:t>clauses</w:t>
      </w:r>
      <w:r w:rsidR="00A910AA">
        <w:t> </w:t>
      </w:r>
      <w:r w:rsidR="00A910AA" w:rsidRPr="00A910AA">
        <w:t>4.16.4 and 5.2.5.4.2</w:t>
      </w:r>
      <w:r w:rsidR="00A910AA">
        <w:t>), and TS 23.503 (clause 6.2.1.2).</w:t>
      </w:r>
      <w:r w:rsidR="006B70E2">
        <w:t xml:space="preserve"> Cf. extract hereinafter from clause 4.16.4 of TS 23.502.</w:t>
      </w:r>
    </w:p>
    <w:p w:rsidR="00A910AA" w:rsidRPr="00A910AA" w:rsidRDefault="00A910AA" w:rsidP="00A910AA">
      <w:pPr>
        <w:ind w:left="357"/>
      </w:pPr>
      <w:r>
        <w:t>"</w:t>
      </w:r>
      <w:r w:rsidRPr="00A910AA">
        <w:rPr>
          <w:i/>
        </w:rPr>
        <w:t xml:space="preserve">1.    The SMF determines that the PCC authorization is required and requests to establish an SM Policy Association with the PCF by invoking </w:t>
      </w:r>
      <w:r w:rsidRPr="00CA32AB">
        <w:rPr>
          <w:i/>
          <w:highlight w:val="yellow"/>
        </w:rPr>
        <w:t>Npcf_SMPolicyControl_Create</w:t>
      </w:r>
      <w:r w:rsidRPr="00A910AA">
        <w:rPr>
          <w:i/>
        </w:rPr>
        <w:t xml:space="preserve"> operation (see clause 5.2.5.4.2). The SMF includes the following information: SUPI, PDU Session id, PDU Session Type, S-NSSAI, </w:t>
      </w:r>
      <w:r w:rsidRPr="00A910AA">
        <w:rPr>
          <w:b/>
          <w:i/>
          <w:highlight w:val="yellow"/>
        </w:rPr>
        <w:t>NSI ID (if available)</w:t>
      </w:r>
      <w:r w:rsidRPr="00A910AA">
        <w:rPr>
          <w:i/>
        </w:rPr>
        <w:t>, DNN, DNN Selection Mode, GPSI (if available), Access Type, RAT Type, AMF instance identifier and if available, the IPv4 address and/or IPv6 network prefix, PEI, User Location Information, UE Time Zone, Serving Network (PLMN ID, or PLMN ID and NID, see cla</w:t>
      </w:r>
      <w:bookmarkStart w:id="7" w:name="_GoBack"/>
      <w:bookmarkEnd w:id="7"/>
      <w:r w:rsidRPr="00A910AA">
        <w:rPr>
          <w:i/>
        </w:rPr>
        <w:t>use 5.34 of TS 23.501 [2]), Charging Characteristics, Session AMBR, default QoS information, Trace Requirements, Internal Group Identifier (see TS 23.501 [2], clause 5.9.7).</w:t>
      </w:r>
      <w:r>
        <w:t>"</w:t>
      </w:r>
    </w:p>
    <w:p w:rsidR="00A910AA" w:rsidRDefault="00A910AA" w:rsidP="00930003">
      <w:pPr>
        <w:jc w:val="both"/>
      </w:pPr>
      <w:r>
        <w:t xml:space="preserve">CT3 has not considered this parameter in TS 29.512 </w:t>
      </w:r>
      <w:r w:rsidR="00CA32AB">
        <w:t xml:space="preserve">(within the Npcf_SMPolicyControl_Create service operation) </w:t>
      </w:r>
      <w:r>
        <w:t xml:space="preserve">so far, mainly </w:t>
      </w:r>
      <w:r w:rsidR="006B70E2">
        <w:t>because</w:t>
      </w:r>
      <w:r>
        <w:t xml:space="preserve"> it is not </w:t>
      </w:r>
      <w:r w:rsidR="005B498B">
        <w:t xml:space="preserve">specified </w:t>
      </w:r>
      <w:r>
        <w:t xml:space="preserve">how the SMF gets / is aware of </w:t>
      </w:r>
      <w:r w:rsidR="005B498B" w:rsidRPr="005B498B">
        <w:t>NSI ID allocated for the PDU session</w:t>
      </w:r>
      <w:r w:rsidR="002953C9">
        <w:t xml:space="preserve"> </w:t>
      </w:r>
      <w:r w:rsidR="006B70E2">
        <w:t>and the use case(s) behind it</w:t>
      </w:r>
      <w:r>
        <w:t xml:space="preserve">. Therefore, CT3 would like to ask </w:t>
      </w:r>
      <w:r w:rsidR="00CA32AB">
        <w:t xml:space="preserve">SA2 </w:t>
      </w:r>
      <w:r>
        <w:t>for clarif</w:t>
      </w:r>
      <w:r w:rsidR="00CA32AB">
        <w:t>ication on this point, so as to resolve this remaining misalignment between Stage 2 and Stage 3 specifications:</w:t>
      </w:r>
    </w:p>
    <w:p w:rsidR="00930003" w:rsidRDefault="00930003" w:rsidP="00930003">
      <w:pPr>
        <w:jc w:val="both"/>
      </w:pPr>
      <w:r w:rsidRPr="00434B90">
        <w:rPr>
          <w:b/>
        </w:rPr>
        <w:t>Q1</w:t>
      </w:r>
      <w:r>
        <w:t>:</w:t>
      </w:r>
      <w:r>
        <w:tab/>
      </w:r>
      <w:r w:rsidR="00CA32AB">
        <w:t>How does the SMF determine the NSI ID in this context? In this sense, please also clarify the meaning of the mention "if available".</w:t>
      </w:r>
    </w:p>
    <w:p w:rsidR="00930003" w:rsidRDefault="00930003" w:rsidP="00930003">
      <w:pPr>
        <w:jc w:val="both"/>
      </w:pPr>
      <w:r w:rsidRPr="00434B90">
        <w:rPr>
          <w:b/>
        </w:rPr>
        <w:t>Q2</w:t>
      </w:r>
      <w:r>
        <w:t>:</w:t>
      </w:r>
      <w:r>
        <w:tab/>
      </w:r>
      <w:r w:rsidR="00CA32AB">
        <w:t>What is the foreseen use case behind it</w:t>
      </w:r>
      <w:r>
        <w:t>?</w:t>
      </w:r>
      <w:r w:rsidR="00CA32AB">
        <w:t xml:space="preserve"> In other words, how this parameter is expected to be used by the PCF in the frame of the </w:t>
      </w:r>
      <w:r w:rsidR="00CA32AB" w:rsidRPr="00CA32AB">
        <w:t xml:space="preserve">Npcf_SMPolicyControl </w:t>
      </w:r>
      <w:r w:rsidR="005B498B">
        <w:t>service</w:t>
      </w:r>
      <w:r w:rsidR="00CA32AB">
        <w:t>?</w:t>
      </w:r>
    </w:p>
    <w:p w:rsidR="00084D9E" w:rsidRDefault="00C75BD3">
      <w:pPr>
        <w:pStyle w:val="Heading1"/>
      </w:pPr>
      <w:r>
        <w:t>2</w:t>
      </w:r>
      <w:r>
        <w:tab/>
        <w:t>Actions</w:t>
      </w:r>
    </w:p>
    <w:p w:rsidR="00930003" w:rsidRDefault="00930003" w:rsidP="009300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930003" w:rsidRPr="00755E2C" w:rsidRDefault="00930003" w:rsidP="00930003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BE41EB">
        <w:t>CT3 kindly asks SA2 to</w:t>
      </w:r>
      <w:r>
        <w:t xml:space="preserve"> provide answers and clarifications on the above questions and update the related Stage 2 specifications accordingly, if necessary</w:t>
      </w:r>
      <w:r w:rsidRPr="00BE41EB">
        <w:t>.</w:t>
      </w:r>
    </w:p>
    <w:p w:rsidR="00084D9E" w:rsidRDefault="00084D9E">
      <w:pPr>
        <w:spacing w:after="120"/>
        <w:ind w:left="993" w:hanging="993"/>
        <w:rPr>
          <w:rFonts w:ascii="Arial" w:hAnsi="Arial" w:cs="Arial"/>
        </w:rPr>
      </w:pPr>
    </w:p>
    <w:p w:rsidR="00084D9E" w:rsidRDefault="00C75BD3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CT3#114e</w:t>
      </w:r>
      <w:r>
        <w:rPr>
          <w:rFonts w:ascii="Arial" w:hAnsi="Arial" w:cs="Arial"/>
          <w:bCs/>
        </w:rPr>
        <w:tab/>
        <w:t>24th February –5th March 2021</w:t>
      </w:r>
      <w:r>
        <w:rPr>
          <w:rFonts w:ascii="Arial" w:hAnsi="Arial" w:cs="Arial"/>
          <w:bCs/>
        </w:rPr>
        <w:tab/>
        <w:t>E-Meeting</w:t>
      </w:r>
    </w:p>
    <w:p w:rsidR="00084D9E" w:rsidRDefault="00C75B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CT3#115e</w:t>
      </w:r>
      <w:r>
        <w:rPr>
          <w:rFonts w:ascii="Arial" w:hAnsi="Arial" w:cs="Arial"/>
          <w:bCs/>
        </w:rPr>
        <w:tab/>
        <w:t>14th -23rd April 2021</w:t>
      </w:r>
      <w:r>
        <w:rPr>
          <w:rFonts w:ascii="Arial" w:hAnsi="Arial" w:cs="Arial"/>
          <w:bCs/>
        </w:rPr>
        <w:tab/>
        <w:t>E-Meeting</w:t>
      </w:r>
    </w:p>
    <w:p w:rsidR="00084D9E" w:rsidRDefault="00084D9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084D9E" w:rsidRDefault="00084D9E"/>
    <w:sectPr w:rsidR="00084D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270" w:rsidRDefault="004A7270">
      <w:pPr>
        <w:spacing w:after="0"/>
      </w:pPr>
      <w:r>
        <w:separator/>
      </w:r>
    </w:p>
  </w:endnote>
  <w:endnote w:type="continuationSeparator" w:id="0">
    <w:p w:rsidR="004A7270" w:rsidRDefault="004A72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270" w:rsidRDefault="004A7270">
      <w:pPr>
        <w:spacing w:after="0"/>
      </w:pPr>
      <w:r>
        <w:separator/>
      </w:r>
    </w:p>
  </w:footnote>
  <w:footnote w:type="continuationSeparator" w:id="0">
    <w:p w:rsidR="004A7270" w:rsidRDefault="004A72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D9E"/>
    <w:rsid w:val="00026178"/>
    <w:rsid w:val="00084D9E"/>
    <w:rsid w:val="00155F73"/>
    <w:rsid w:val="00182D3B"/>
    <w:rsid w:val="00205D68"/>
    <w:rsid w:val="002953C9"/>
    <w:rsid w:val="004A7270"/>
    <w:rsid w:val="005B498B"/>
    <w:rsid w:val="006B70E2"/>
    <w:rsid w:val="00930003"/>
    <w:rsid w:val="00987D4D"/>
    <w:rsid w:val="00A910AA"/>
    <w:rsid w:val="00BD0FA7"/>
    <w:rsid w:val="00C75BD3"/>
    <w:rsid w:val="00CA32AB"/>
    <w:rsid w:val="00E10732"/>
    <w:rsid w:val="00EA6BCB"/>
    <w:rsid w:val="00F10507"/>
    <w:rsid w:val="00F40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01-2021 r1</cp:lastModifiedBy>
  <cp:revision>2</cp:revision>
  <cp:lastPrinted>2002-04-23T07:10:00Z</cp:lastPrinted>
  <dcterms:created xsi:type="dcterms:W3CDTF">2021-01-28T10:23:00Z</dcterms:created>
  <dcterms:modified xsi:type="dcterms:W3CDTF">2021-01-28T10:23:00Z</dcterms:modified>
</cp:coreProperties>
</file>